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6787D" w14:textId="3A97E098" w:rsidR="00BA00AB" w:rsidRDefault="008A5B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SOTHILL, senior</w:t>
      </w:r>
      <w:r>
        <w:rPr>
          <w:rFonts w:cs="Times New Roman"/>
          <w:szCs w:val="24"/>
        </w:rPr>
        <w:t xml:space="preserve">     (d.1485)</w:t>
      </w:r>
    </w:p>
    <w:p w14:paraId="7CB41433" w14:textId="58783388" w:rsidR="008A5B98" w:rsidRDefault="008A5B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Sothill.</w:t>
      </w:r>
    </w:p>
    <w:p w14:paraId="165DD01C" w14:textId="280584A3" w:rsidR="008A5B98" w:rsidRDefault="008A5B98" w:rsidP="009139A6">
      <w:pPr>
        <w:pStyle w:val="NoSpacing"/>
        <w:rPr>
          <w:rFonts w:cs="Times New Roman"/>
          <w:szCs w:val="24"/>
        </w:rPr>
      </w:pPr>
    </w:p>
    <w:p w14:paraId="76BE191C" w14:textId="75D63457" w:rsidR="008A5B98" w:rsidRDefault="008A5B98" w:rsidP="009139A6">
      <w:pPr>
        <w:pStyle w:val="NoSpacing"/>
        <w:rPr>
          <w:rFonts w:cs="Times New Roman"/>
          <w:szCs w:val="24"/>
        </w:rPr>
      </w:pPr>
    </w:p>
    <w:p w14:paraId="35A2E079" w14:textId="2E6E9C2C" w:rsidR="008A5B98" w:rsidRDefault="008A5B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Administration of his lands and possessions was granted.   (W.Y.R. p.155)</w:t>
      </w:r>
    </w:p>
    <w:p w14:paraId="646A0279" w14:textId="51EDC887" w:rsidR="008A5B98" w:rsidRDefault="008A5B98" w:rsidP="009139A6">
      <w:pPr>
        <w:pStyle w:val="NoSpacing"/>
        <w:rPr>
          <w:rFonts w:cs="Times New Roman"/>
          <w:szCs w:val="24"/>
        </w:rPr>
      </w:pPr>
    </w:p>
    <w:p w14:paraId="2A32C474" w14:textId="78A74EB5" w:rsidR="008A5B98" w:rsidRDefault="008A5B98" w:rsidP="009139A6">
      <w:pPr>
        <w:pStyle w:val="NoSpacing"/>
        <w:rPr>
          <w:rFonts w:cs="Times New Roman"/>
          <w:szCs w:val="24"/>
        </w:rPr>
      </w:pPr>
    </w:p>
    <w:p w14:paraId="45837B47" w14:textId="7D576DF2" w:rsidR="008A5B98" w:rsidRPr="008A5B98" w:rsidRDefault="008A5B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2023</w:t>
      </w:r>
    </w:p>
    <w:sectPr w:rsidR="008A5B98" w:rsidRPr="008A5B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1C1F" w14:textId="77777777" w:rsidR="008A5B98" w:rsidRDefault="008A5B98" w:rsidP="009139A6">
      <w:r>
        <w:separator/>
      </w:r>
    </w:p>
  </w:endnote>
  <w:endnote w:type="continuationSeparator" w:id="0">
    <w:p w14:paraId="6EEFE8AE" w14:textId="77777777" w:rsidR="008A5B98" w:rsidRDefault="008A5B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CE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82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73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2801" w14:textId="77777777" w:rsidR="008A5B98" w:rsidRDefault="008A5B98" w:rsidP="009139A6">
      <w:r>
        <w:separator/>
      </w:r>
    </w:p>
  </w:footnote>
  <w:footnote w:type="continuationSeparator" w:id="0">
    <w:p w14:paraId="5BD05FC7" w14:textId="77777777" w:rsidR="008A5B98" w:rsidRDefault="008A5B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763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17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794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98"/>
    <w:rsid w:val="000666E0"/>
    <w:rsid w:val="002510B7"/>
    <w:rsid w:val="005C130B"/>
    <w:rsid w:val="00826F5C"/>
    <w:rsid w:val="008A5B9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B546"/>
  <w15:chartTrackingRefBased/>
  <w15:docId w15:val="{229F836D-296D-4F90-90C1-6394F645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2023-03-15T20:20:00Z</dcterms:created>
  <dcterms:modified xsi:type="dcterms:W3CDTF">2023-03-15T20:22:00Z</dcterms:modified>
</cp:coreProperties>
</file>